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F53" w:rsidRDefault="00425F53" w:rsidP="00425F5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1</w:t>
      </w:r>
      <w:r>
        <w:rPr>
          <w:rFonts w:ascii="黑体" w:eastAsia="黑体" w:hAnsi="黑体" w:cs="黑体" w:hint="eastAsia"/>
          <w:sz w:val="21"/>
          <w:szCs w:val="21"/>
        </w:rPr>
        <w:t>保全物证（法人）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E07D45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E07D45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E07D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E07D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E07D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与保全物证相关的材料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25F53" w:rsidRDefault="00425F53" w:rsidP="00425F5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425F53" w:rsidRDefault="00425F53" w:rsidP="00C266B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保全物证（自然人）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731CC9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731CC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与保全物证相关的材料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25F5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25F53" w:rsidRDefault="00425F53" w:rsidP="00D42D3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425F53" w:rsidRDefault="00425F53" w:rsidP="00D42D3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425F53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425F53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425F53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25F53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F53" w:rsidRDefault="00425F53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25F53" w:rsidRDefault="00425F53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425F53" w:rsidRPr="0029465C" w:rsidRDefault="00425F53">
      <w:pPr>
        <w:rPr>
          <w:rFonts w:cs="Times New Roman"/>
        </w:rPr>
      </w:pPr>
    </w:p>
    <w:sectPr w:rsidR="00425F53" w:rsidRPr="0029465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F53" w:rsidRDefault="00425F53" w:rsidP="0029465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5F53" w:rsidRDefault="00425F53" w:rsidP="0029465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F53" w:rsidRDefault="00425F53" w:rsidP="0029465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5F53" w:rsidRDefault="00425F53" w:rsidP="0029465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385A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36ABF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385A"/>
    <w:rsid w:val="001C4B5B"/>
    <w:rsid w:val="001C5668"/>
    <w:rsid w:val="001C5DEC"/>
    <w:rsid w:val="001C6048"/>
    <w:rsid w:val="001D0316"/>
    <w:rsid w:val="001D0626"/>
    <w:rsid w:val="001D0954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724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465C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A1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384E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5B24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25F53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0594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EF4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3A78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1EDA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1CC9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0E4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3F45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208F"/>
    <w:rsid w:val="00A33020"/>
    <w:rsid w:val="00A33EB3"/>
    <w:rsid w:val="00A354C1"/>
    <w:rsid w:val="00A35A0D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66C36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66B5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57"/>
    <w:rsid w:val="00C765EF"/>
    <w:rsid w:val="00C769B5"/>
    <w:rsid w:val="00C80A19"/>
    <w:rsid w:val="00C810A9"/>
    <w:rsid w:val="00C822F7"/>
    <w:rsid w:val="00C827A2"/>
    <w:rsid w:val="00C8335E"/>
    <w:rsid w:val="00C84409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2D3B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7E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DF7B2B"/>
    <w:rsid w:val="00E009B9"/>
    <w:rsid w:val="00E022AD"/>
    <w:rsid w:val="00E03FCE"/>
    <w:rsid w:val="00E07D45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1AD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89D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65C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9465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465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9465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46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146</Words>
  <Characters>836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2018-07-21T11:43:00Z</dcterms:created>
  <dcterms:modified xsi:type="dcterms:W3CDTF">2018-08-04T06:48:00Z</dcterms:modified>
</cp:coreProperties>
</file>